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FA675" w14:textId="77777777" w:rsidR="00A109A4" w:rsidRDefault="00A109A4" w:rsidP="00A109A4">
      <w:r>
        <w:rPr>
          <w:u w:val="single"/>
        </w:rPr>
        <w:t>Oliver SOMPNOUR</w:t>
      </w:r>
      <w:r>
        <w:t xml:space="preserve">      (fl.1480)</w:t>
      </w:r>
    </w:p>
    <w:p w14:paraId="01B1B212" w14:textId="77777777" w:rsidR="00A109A4" w:rsidRDefault="00A109A4" w:rsidP="00A109A4">
      <w:r>
        <w:t>Prebendary of Moreton and Whaddon, in Hereford Cathedral.</w:t>
      </w:r>
    </w:p>
    <w:p w14:paraId="19090EAB" w14:textId="77777777" w:rsidR="00A109A4" w:rsidRDefault="00A109A4" w:rsidP="00A109A4"/>
    <w:p w14:paraId="0B847D75" w14:textId="77777777" w:rsidR="00A109A4" w:rsidRDefault="00A109A4" w:rsidP="00A109A4"/>
    <w:p w14:paraId="74CDB8FC" w14:textId="77777777" w:rsidR="00A109A4" w:rsidRDefault="00A109A4" w:rsidP="00A109A4">
      <w:r>
        <w:t>20 Aug.1480</w:t>
      </w:r>
      <w:r>
        <w:tab/>
        <w:t>He was collated prebendary.</w:t>
      </w:r>
    </w:p>
    <w:p w14:paraId="133E8054" w14:textId="77777777" w:rsidR="00A109A4" w:rsidRDefault="00A109A4" w:rsidP="00A109A4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pp.32-3)</w:t>
      </w:r>
    </w:p>
    <w:p w14:paraId="5FCDD5D4" w14:textId="77777777" w:rsidR="00A109A4" w:rsidRDefault="00A109A4" w:rsidP="00A109A4"/>
    <w:p w14:paraId="76911282" w14:textId="77777777" w:rsidR="00A109A4" w:rsidRDefault="00A109A4" w:rsidP="00A109A4"/>
    <w:p w14:paraId="36800607" w14:textId="77777777" w:rsidR="00A109A4" w:rsidRPr="004D2987" w:rsidRDefault="00A109A4" w:rsidP="00A109A4">
      <w:r>
        <w:t>14 May 2019</w:t>
      </w:r>
    </w:p>
    <w:p w14:paraId="0D33065C" w14:textId="77777777" w:rsidR="006B2F86" w:rsidRPr="00E71FC3" w:rsidRDefault="00A109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AA03A" w14:textId="77777777" w:rsidR="00A109A4" w:rsidRDefault="00A109A4" w:rsidP="00E71FC3">
      <w:r>
        <w:separator/>
      </w:r>
    </w:p>
  </w:endnote>
  <w:endnote w:type="continuationSeparator" w:id="0">
    <w:p w14:paraId="6C5AA38F" w14:textId="77777777" w:rsidR="00A109A4" w:rsidRDefault="00A109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21F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7B469" w14:textId="77777777" w:rsidR="00A109A4" w:rsidRDefault="00A109A4" w:rsidP="00E71FC3">
      <w:r>
        <w:separator/>
      </w:r>
    </w:p>
  </w:footnote>
  <w:footnote w:type="continuationSeparator" w:id="0">
    <w:p w14:paraId="1F0E11A7" w14:textId="77777777" w:rsidR="00A109A4" w:rsidRDefault="00A109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9A4"/>
    <w:rsid w:val="001A7C09"/>
    <w:rsid w:val="00577BD5"/>
    <w:rsid w:val="00656CBA"/>
    <w:rsid w:val="006A1F77"/>
    <w:rsid w:val="00733BE7"/>
    <w:rsid w:val="00A109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83D0D"/>
  <w15:chartTrackingRefBased/>
  <w15:docId w15:val="{02E4C157-CEE3-459A-836C-6B44B4A5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9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2019-08-07T18:47:00Z</dcterms:created>
  <dcterms:modified xsi:type="dcterms:W3CDTF">2019-08-07T18:48:00Z</dcterms:modified>
</cp:coreProperties>
</file>